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85EE92" w14:textId="77777777" w:rsidR="00752ADD" w:rsidRDefault="00752ADD" w:rsidP="00752ADD">
      <w:pPr>
        <w:ind w:left="720"/>
        <w:rPr>
          <w:rFonts w:ascii="Arial" w:hAnsi="Arial" w:cs="Arial"/>
          <w:color w:val="000000"/>
        </w:rPr>
      </w:pPr>
    </w:p>
    <w:p w14:paraId="531E48C8" w14:textId="77777777" w:rsidR="00752ADD" w:rsidRDefault="00752ADD" w:rsidP="00752ADD">
      <w:pPr>
        <w:ind w:left="648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124 Main Street, </w:t>
      </w:r>
      <w:r w:rsidR="001D29D7">
        <w:rPr>
          <w:rFonts w:ascii="Arial" w:hAnsi="Arial" w:cs="Arial"/>
          <w:color w:val="000000"/>
        </w:rPr>
        <w:br/>
        <w:t>Johannesburg</w:t>
      </w:r>
    </w:p>
    <w:p w14:paraId="4BDAF028" w14:textId="77777777" w:rsidR="00752ADD" w:rsidRDefault="00752ADD" w:rsidP="00752ADD">
      <w:pPr>
        <w:ind w:left="648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Marshalltown </w:t>
      </w:r>
    </w:p>
    <w:p w14:paraId="293BFDA8" w14:textId="77777777" w:rsidR="00752ADD" w:rsidRDefault="00752ADD" w:rsidP="00752ADD">
      <w:pPr>
        <w:ind w:left="648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2107</w:t>
      </w:r>
    </w:p>
    <w:p w14:paraId="7D7EE8AC" w14:textId="77777777" w:rsidR="00752ADD" w:rsidRDefault="00752ADD" w:rsidP="00752ADD">
      <w:pPr>
        <w:ind w:left="6480"/>
        <w:rPr>
          <w:rFonts w:ascii="Arial" w:hAnsi="Arial" w:cs="Arial"/>
          <w:color w:val="000000"/>
        </w:rPr>
      </w:pPr>
    </w:p>
    <w:p w14:paraId="08B11C1A" w14:textId="77777777" w:rsidR="00752ADD" w:rsidRPr="00A5027C" w:rsidRDefault="00752ADD" w:rsidP="00752ADD">
      <w:pPr>
        <w:ind w:left="6480"/>
        <w:rPr>
          <w:rFonts w:ascii="Arial" w:hAnsi="Arial" w:cs="Arial"/>
          <w:color w:val="000000"/>
        </w:rPr>
      </w:pPr>
      <w:r w:rsidRPr="00A5027C">
        <w:rPr>
          <w:rFonts w:ascii="Arial" w:hAnsi="Arial" w:cs="Arial"/>
          <w:color w:val="000000"/>
        </w:rPr>
        <w:t xml:space="preserve">Enquiries: </w:t>
      </w:r>
    </w:p>
    <w:p w14:paraId="0D8FD09D" w14:textId="77777777" w:rsidR="00752ADD" w:rsidRPr="00A5027C" w:rsidRDefault="00752ADD" w:rsidP="00752ADD">
      <w:pPr>
        <w:ind w:left="6480"/>
        <w:rPr>
          <w:rFonts w:ascii="Arial" w:hAnsi="Arial" w:cs="Arial"/>
          <w:color w:val="000000"/>
        </w:rPr>
      </w:pPr>
      <w:r w:rsidRPr="00A5027C">
        <w:rPr>
          <w:rFonts w:ascii="Arial" w:hAnsi="Arial" w:cs="Arial"/>
          <w:color w:val="000000"/>
        </w:rPr>
        <w:t xml:space="preserve">Tel: </w:t>
      </w:r>
    </w:p>
    <w:p w14:paraId="6142CF3B" w14:textId="77777777" w:rsidR="00752ADD" w:rsidRPr="00A5027C" w:rsidRDefault="00752ADD" w:rsidP="00752ADD">
      <w:pPr>
        <w:ind w:left="6480"/>
        <w:rPr>
          <w:rFonts w:ascii="Arial" w:hAnsi="Arial" w:cs="Arial"/>
          <w:color w:val="000000"/>
        </w:rPr>
      </w:pPr>
      <w:r w:rsidRPr="00A5027C">
        <w:rPr>
          <w:rFonts w:ascii="Arial" w:hAnsi="Arial" w:cs="Arial"/>
          <w:color w:val="000000"/>
        </w:rPr>
        <w:t xml:space="preserve">E-mail: </w:t>
      </w:r>
    </w:p>
    <w:p w14:paraId="5B14ED1D" w14:textId="77777777" w:rsidR="00752ADD" w:rsidRPr="00A5027C" w:rsidRDefault="00752ADD" w:rsidP="00752ADD">
      <w:pPr>
        <w:ind w:left="6480"/>
        <w:rPr>
          <w:rFonts w:ascii="Arial" w:hAnsi="Arial" w:cs="Arial"/>
          <w:color w:val="000000"/>
        </w:rPr>
      </w:pPr>
      <w:r w:rsidRPr="00A5027C">
        <w:rPr>
          <w:rFonts w:ascii="Arial" w:hAnsi="Arial" w:cs="Arial"/>
          <w:color w:val="000000"/>
        </w:rPr>
        <w:t xml:space="preserve">Date: </w:t>
      </w:r>
    </w:p>
    <w:p w14:paraId="4CD953D7" w14:textId="77777777" w:rsidR="00752ADD" w:rsidRDefault="00752ADD" w:rsidP="00752ADD">
      <w:pPr>
        <w:rPr>
          <w:rFonts w:ascii="Arial" w:hAnsi="Arial" w:cs="Arial"/>
          <w:color w:val="000000"/>
        </w:rPr>
      </w:pPr>
    </w:p>
    <w:p w14:paraId="487244EF" w14:textId="77777777" w:rsidR="00752ADD" w:rsidRDefault="00752ADD" w:rsidP="00752ADD">
      <w:pPr>
        <w:rPr>
          <w:rFonts w:ascii="Arial" w:hAnsi="Arial" w:cs="Arial"/>
          <w:color w:val="000000"/>
        </w:rPr>
      </w:pPr>
    </w:p>
    <w:p w14:paraId="62CB58E4" w14:textId="77777777" w:rsidR="00752ADD" w:rsidRPr="004F12AA" w:rsidRDefault="00752ADD" w:rsidP="00752ADD">
      <w:pPr>
        <w:spacing w:line="360" w:lineRule="auto"/>
        <w:rPr>
          <w:rFonts w:ascii="Arial" w:hAnsi="Arial" w:cs="Arial"/>
          <w:color w:val="000000"/>
        </w:rPr>
      </w:pPr>
    </w:p>
    <w:p w14:paraId="2E1E1B64" w14:textId="77777777" w:rsidR="00752ADD" w:rsidRPr="004F12AA" w:rsidRDefault="00752ADD" w:rsidP="00752ADD">
      <w:pPr>
        <w:spacing w:line="360" w:lineRule="auto"/>
        <w:rPr>
          <w:rFonts w:ascii="Arial" w:hAnsi="Arial" w:cs="Arial"/>
          <w:b/>
          <w:bCs/>
          <w:lang w:val="en-ZA" w:eastAsia="en-GB"/>
        </w:rPr>
      </w:pPr>
      <w:r w:rsidRPr="004F12AA">
        <w:rPr>
          <w:rFonts w:ascii="Arial" w:hAnsi="Arial" w:cs="Arial"/>
          <w:b/>
          <w:bCs/>
          <w:color w:val="000000"/>
        </w:rPr>
        <w:t xml:space="preserve">RE: </w:t>
      </w:r>
      <w:r>
        <w:rPr>
          <w:rFonts w:ascii="Arial" w:hAnsi="Arial" w:cs="Arial"/>
          <w:b/>
          <w:bCs/>
          <w:color w:val="000000"/>
        </w:rPr>
        <w:t>TITLE</w:t>
      </w:r>
    </w:p>
    <w:p w14:paraId="540D88C5" w14:textId="77777777" w:rsidR="00752ADD" w:rsidRPr="004F12AA" w:rsidRDefault="00752ADD" w:rsidP="00752ADD">
      <w:pPr>
        <w:spacing w:line="360" w:lineRule="auto"/>
        <w:rPr>
          <w:rFonts w:ascii="Arial" w:hAnsi="Arial" w:cs="Arial"/>
          <w:color w:val="000000"/>
        </w:rPr>
      </w:pPr>
    </w:p>
    <w:p w14:paraId="2644C54F" w14:textId="77777777" w:rsidR="00752ADD" w:rsidRPr="004F12AA" w:rsidRDefault="00752ADD" w:rsidP="00752ADD">
      <w:pPr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Dear Sir/ Madam/</w:t>
      </w:r>
      <w:r w:rsidRPr="004F12AA">
        <w:rPr>
          <w:rFonts w:ascii="Arial" w:hAnsi="Arial" w:cs="Arial"/>
          <w:color w:val="000000"/>
        </w:rPr>
        <w:t xml:space="preserve">To Whom It May Concern </w:t>
      </w:r>
    </w:p>
    <w:p w14:paraId="37523613" w14:textId="77777777" w:rsidR="00752ADD" w:rsidRPr="004F12AA" w:rsidRDefault="00752ADD" w:rsidP="00752ADD">
      <w:pPr>
        <w:spacing w:line="360" w:lineRule="auto"/>
        <w:rPr>
          <w:rFonts w:ascii="Arial" w:hAnsi="Arial" w:cs="Arial"/>
          <w:color w:val="000000"/>
        </w:rPr>
      </w:pPr>
    </w:p>
    <w:p w14:paraId="67F15097" w14:textId="77777777" w:rsidR="00752ADD" w:rsidRPr="004F12AA" w:rsidRDefault="00752ADD" w:rsidP="00752ADD">
      <w:pPr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Content</w:t>
      </w:r>
    </w:p>
    <w:p w14:paraId="2FAD9AF5" w14:textId="77777777" w:rsidR="00752ADD" w:rsidRPr="004F12AA" w:rsidRDefault="00752ADD" w:rsidP="00752ADD">
      <w:pPr>
        <w:spacing w:line="360" w:lineRule="auto"/>
        <w:rPr>
          <w:rFonts w:ascii="Arial" w:hAnsi="Arial" w:cs="Arial"/>
          <w:color w:val="000000"/>
        </w:rPr>
      </w:pPr>
    </w:p>
    <w:p w14:paraId="321E6446" w14:textId="77777777" w:rsidR="00752ADD" w:rsidRPr="004F12AA" w:rsidRDefault="00752ADD" w:rsidP="00752ADD">
      <w:pPr>
        <w:spacing w:line="360" w:lineRule="auto"/>
        <w:ind w:firstLine="60"/>
        <w:rPr>
          <w:rFonts w:ascii="Arial" w:hAnsi="Arial" w:cs="Arial"/>
          <w:color w:val="000000"/>
        </w:rPr>
      </w:pPr>
    </w:p>
    <w:p w14:paraId="52F99EE8" w14:textId="77777777" w:rsidR="00752ADD" w:rsidRDefault="00752ADD" w:rsidP="00752ADD">
      <w:pPr>
        <w:spacing w:line="360" w:lineRule="auto"/>
        <w:rPr>
          <w:rFonts w:ascii="Arial" w:hAnsi="Arial" w:cs="Arial"/>
        </w:rPr>
      </w:pPr>
    </w:p>
    <w:p w14:paraId="4D51FD14" w14:textId="77777777" w:rsidR="00752ADD" w:rsidRDefault="00752ADD" w:rsidP="00752ADD">
      <w:pPr>
        <w:spacing w:line="360" w:lineRule="auto"/>
        <w:rPr>
          <w:rFonts w:ascii="Arial" w:hAnsi="Arial" w:cs="Arial"/>
        </w:rPr>
      </w:pPr>
    </w:p>
    <w:p w14:paraId="5D66B717" w14:textId="77777777" w:rsidR="00752ADD" w:rsidRDefault="00752ADD" w:rsidP="00752ADD">
      <w:pPr>
        <w:spacing w:line="360" w:lineRule="auto"/>
        <w:rPr>
          <w:rFonts w:ascii="Arial" w:hAnsi="Arial" w:cs="Arial"/>
        </w:rPr>
      </w:pPr>
    </w:p>
    <w:p w14:paraId="488ACA7E" w14:textId="77777777" w:rsidR="00752ADD" w:rsidRDefault="00752ADD" w:rsidP="00752ADD">
      <w:pPr>
        <w:spacing w:line="360" w:lineRule="auto"/>
        <w:rPr>
          <w:rFonts w:ascii="Arial" w:hAnsi="Arial" w:cs="Arial"/>
        </w:rPr>
      </w:pPr>
    </w:p>
    <w:p w14:paraId="0F871526" w14:textId="77777777" w:rsidR="00752ADD" w:rsidRDefault="00752ADD" w:rsidP="00752ADD">
      <w:pPr>
        <w:spacing w:line="360" w:lineRule="auto"/>
        <w:rPr>
          <w:rFonts w:ascii="Arial" w:hAnsi="Arial" w:cs="Arial"/>
        </w:rPr>
      </w:pPr>
    </w:p>
    <w:p w14:paraId="4C431052" w14:textId="77777777" w:rsidR="00752ADD" w:rsidRPr="004F12AA" w:rsidRDefault="00752ADD" w:rsidP="00752ADD">
      <w:pPr>
        <w:spacing w:line="360" w:lineRule="auto"/>
        <w:rPr>
          <w:rFonts w:ascii="Arial" w:hAnsi="Arial" w:cs="Arial"/>
        </w:rPr>
      </w:pPr>
    </w:p>
    <w:p w14:paraId="43D5F880" w14:textId="77777777" w:rsidR="00752ADD" w:rsidRPr="004F12AA" w:rsidRDefault="00752ADD" w:rsidP="00752ADD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S</w:t>
      </w:r>
      <w:r w:rsidRPr="00A5027C">
        <w:rPr>
          <w:rFonts w:ascii="Arial" w:hAnsi="Arial" w:cs="Arial"/>
        </w:rPr>
        <w:t>incerely</w:t>
      </w:r>
    </w:p>
    <w:p w14:paraId="02AB10C2" w14:textId="77777777" w:rsidR="00752ADD" w:rsidRPr="004F12AA" w:rsidRDefault="00752ADD" w:rsidP="00752ADD">
      <w:pPr>
        <w:spacing w:line="360" w:lineRule="auto"/>
        <w:rPr>
          <w:rFonts w:ascii="Arial" w:hAnsi="Arial" w:cs="Arial"/>
        </w:rPr>
      </w:pPr>
    </w:p>
    <w:p w14:paraId="77AE962D" w14:textId="77777777" w:rsidR="00752ADD" w:rsidRPr="004F12AA" w:rsidRDefault="00752ADD" w:rsidP="00752ADD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</w:t>
      </w:r>
    </w:p>
    <w:p w14:paraId="7FC422EC" w14:textId="77777777" w:rsidR="00752ADD" w:rsidRPr="004F12AA" w:rsidRDefault="00752ADD" w:rsidP="00752ADD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Name Surname </w:t>
      </w:r>
    </w:p>
    <w:p w14:paraId="227CC221" w14:textId="77777777" w:rsidR="00752ADD" w:rsidRPr="004F12AA" w:rsidRDefault="00752ADD" w:rsidP="00752ADD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Designation</w:t>
      </w:r>
    </w:p>
    <w:p w14:paraId="27303259" w14:textId="77777777" w:rsidR="00752ADD" w:rsidRDefault="00752ADD" w:rsidP="00752ADD">
      <w:pPr>
        <w:spacing w:line="360" w:lineRule="auto"/>
        <w:rPr>
          <w:rFonts w:ascii="Arial" w:hAnsi="Arial" w:cs="Arial"/>
        </w:rPr>
      </w:pPr>
    </w:p>
    <w:p w14:paraId="7F08494F" w14:textId="77777777" w:rsidR="0016490E" w:rsidRPr="00752ADD" w:rsidRDefault="0016490E" w:rsidP="006A3B9F">
      <w:pPr>
        <w:tabs>
          <w:tab w:val="left" w:pos="1715"/>
        </w:tabs>
      </w:pPr>
    </w:p>
    <w:sectPr w:rsidR="0016490E" w:rsidRPr="00752ADD" w:rsidSect="00653E2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899" w:h="16838"/>
      <w:pgMar w:top="2080" w:right="1099" w:bottom="900" w:left="720" w:header="648" w:footer="241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14597B" w14:textId="77777777" w:rsidR="00CB4715" w:rsidRDefault="00CB4715">
      <w:r>
        <w:separator/>
      </w:r>
    </w:p>
  </w:endnote>
  <w:endnote w:type="continuationSeparator" w:id="0">
    <w:p w14:paraId="3F192133" w14:textId="77777777" w:rsidR="00CB4715" w:rsidRDefault="00CB47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8C981" w14:textId="77777777" w:rsidR="00E460A5" w:rsidRDefault="00E460A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304D68" w14:textId="77777777" w:rsidR="008A7092" w:rsidRDefault="00FC7844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33504C0" wp14:editId="34042CE1">
              <wp:simplePos x="0" y="0"/>
              <wp:positionH relativeFrom="column">
                <wp:posOffset>5280660</wp:posOffset>
              </wp:positionH>
              <wp:positionV relativeFrom="paragraph">
                <wp:posOffset>-127000</wp:posOffset>
              </wp:positionV>
              <wp:extent cx="1370330" cy="915670"/>
              <wp:effectExtent l="0" t="0" r="0" b="0"/>
              <wp:wrapNone/>
              <wp:docPr id="1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70330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71A8686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0FA79FBE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2CA8066E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450B6B99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33504C0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27" type="#_x0000_t202" style="position:absolute;margin-left:415.8pt;margin-top:-10pt;width:107.9pt;height:72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" fillcolor="window" stroked="f">
              <v:textbox inset="3mm,2.5mm">
                <w:txbxContent>
                  <w:p w14:paraId="371A8686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0FA79FBE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2CA8066E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450B6B99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1F3A94D9" wp14:editId="256D0BE5">
              <wp:simplePos x="0" y="0"/>
              <wp:positionH relativeFrom="column">
                <wp:posOffset>3970020</wp:posOffset>
              </wp:positionH>
              <wp:positionV relativeFrom="paragraph">
                <wp:posOffset>-126365</wp:posOffset>
              </wp:positionV>
              <wp:extent cx="1235075" cy="773430"/>
              <wp:effectExtent l="0" t="0" r="0" b="0"/>
              <wp:wrapNone/>
              <wp:docPr id="20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048C726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430CC51C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5BF2A7E0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BF0CD6">
                              <w:rPr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071F1B03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F3A94D9" id="_x0000_s1028" type="#_x0000_t202" style="position:absolute;margin-left:312.6pt;margin-top:-9.95pt;width:97.25pt;height:60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" fillcolor="window" stroked="f">
              <v:textbox inset="3mm,2.5mm">
                <w:txbxContent>
                  <w:p w14:paraId="4048C726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430CC51C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5BF2A7E0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BF0CD6"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071F1B03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36E1978" wp14:editId="11D4032A">
              <wp:simplePos x="0" y="0"/>
              <wp:positionH relativeFrom="column">
                <wp:posOffset>2619375</wp:posOffset>
              </wp:positionH>
              <wp:positionV relativeFrom="paragraph">
                <wp:posOffset>-126365</wp:posOffset>
              </wp:positionV>
              <wp:extent cx="1235075" cy="735330"/>
              <wp:effectExtent l="0" t="0" r="0" b="0"/>
              <wp:wrapNone/>
              <wp:docPr id="19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18471210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798CAFA6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253B6A38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36E1978" id="_x0000_s1029" type="#_x0000_t202" style="position:absolute;margin-left:206.25pt;margin-top:-9.95pt;width:97.25pt;height:57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" fillcolor="window" stroked="f">
              <v:textbox inset="3mm,2.5mm">
                <w:txbxContent>
                  <w:p w14:paraId="18471210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798CAFA6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253B6A38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D8A0B52" wp14:editId="03E110F3">
              <wp:simplePos x="0" y="0"/>
              <wp:positionH relativeFrom="column">
                <wp:posOffset>1261745</wp:posOffset>
              </wp:positionH>
              <wp:positionV relativeFrom="paragraph">
                <wp:posOffset>-126365</wp:posOffset>
              </wp:positionV>
              <wp:extent cx="1377950" cy="815340"/>
              <wp:effectExtent l="0" t="0" r="0" b="0"/>
              <wp:wrapNone/>
              <wp:docPr id="2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3AECD5F" w14:textId="77777777" w:rsidR="008A7092" w:rsidRPr="00D767BC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24099E0A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2000A806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543A9F1B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D8A0B52" id="Text Box 22" o:spid="_x0000_s1030" type="#_x0000_t202" style="position:absolute;margin-left:99.35pt;margin-top:-9.95pt;width:108.5pt;height:64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" fillcolor="window" stroked="f">
              <v:textbox inset="3mm,2.5mm">
                <w:txbxContent>
                  <w:p w14:paraId="43AECD5F" w14:textId="77777777" w:rsidR="008A7092" w:rsidRPr="00D767BC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24099E0A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2000A806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543A9F1B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6C53EAAE" wp14:editId="6A5EFC16">
              <wp:simplePos x="0" y="0"/>
              <wp:positionH relativeFrom="column">
                <wp:posOffset>-113030</wp:posOffset>
              </wp:positionH>
              <wp:positionV relativeFrom="paragraph">
                <wp:posOffset>678815</wp:posOffset>
              </wp:positionV>
              <wp:extent cx="6330950" cy="354330"/>
              <wp:effectExtent l="0" t="0" r="0" b="0"/>
              <wp:wrapNone/>
              <wp:docPr id="23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00347180" w14:textId="77777777" w:rsidR="008A7092" w:rsidRPr="00BF0CD6" w:rsidRDefault="008A7092" w:rsidP="00752ADD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6</w:t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2107 | Telephone: 011 085 2001 | Fax: 011 388 4010 | Website: www.gep.co.za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C53EAAE" id="_x0000_s1031" type="#_x0000_t202" style="position:absolute;margin-left:-8.9pt;margin-top:53.45pt;width:498.5pt;height:27.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" fillcolor="window" stroked="f">
              <v:textbox inset="3mm,2.5mm">
                <w:txbxContent>
                  <w:p w14:paraId="00347180" w14:textId="77777777" w:rsidR="008A7092" w:rsidRPr="00BF0CD6" w:rsidRDefault="008A7092" w:rsidP="00752ADD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ab/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6</w:t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2107 | Telephone: 011 085 2001 | Fax: 011 388 4010 |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58F9C0F7" wp14:editId="006CAFEE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0"/>
              <wp:wrapNone/>
              <wp:docPr id="17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2E0464F" w14:textId="77777777" w:rsidR="001D29D7" w:rsidRPr="00D115D7" w:rsidRDefault="001D29D7" w:rsidP="001D29D7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Mphahlele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Mangcu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50F6292D" w14:textId="77777777" w:rsidR="001D29D7" w:rsidRPr="006A3B9F" w:rsidRDefault="001D29D7" w:rsidP="001D29D7">
                          <w:pPr>
                            <w:ind w:left="1134"/>
                            <w:rPr>
                              <w:szCs w:val="13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</w:t>
                          </w:r>
                          <w:proofErr w:type="spellStart"/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Zamxaka</w:t>
                          </w:r>
                          <w:proofErr w:type="spellEnd"/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proofErr w:type="spellStart"/>
                          <w:r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</w:t>
                          </w:r>
                          <w:proofErr w:type="spellEnd"/>
                          <w:r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proofErr w:type="spellStart"/>
                          <w:r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Bantfu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D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Maithufi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Mr. L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Marincowitz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Mr. K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Mogotsi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Ms. B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Mahlutshana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  <w:t>Mr. D Golding, Mr.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T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Rasenyalo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Ms. N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Mufamadi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Ms. D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Maphanzela</w:t>
                          </w:r>
                          <w:proofErr w:type="spellEnd"/>
                        </w:p>
                        <w:p w14:paraId="0E969372" w14:textId="77777777" w:rsidR="006A3B9F" w:rsidRPr="00D115D7" w:rsidRDefault="006A3B9F" w:rsidP="006A3B9F">
                          <w:pPr>
                            <w:rPr>
                              <w:rFonts w:ascii="Arial" w:hAnsi="Arial" w:cs="Arial"/>
                              <w:color w:val="000000"/>
                              <w:sz w:val="13"/>
                              <w:szCs w:val="13"/>
                            </w:rPr>
                          </w:pPr>
                        </w:p>
                        <w:p w14:paraId="41A325B3" w14:textId="77777777" w:rsidR="006A3B9F" w:rsidRPr="00822C80" w:rsidRDefault="006A3B9F" w:rsidP="006A3B9F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  <w:t xml:space="preserve"> </w:t>
                          </w:r>
                        </w:p>
                        <w:p w14:paraId="2AEA2117" w14:textId="77777777" w:rsidR="006A3B9F" w:rsidRPr="00171BDF" w:rsidRDefault="006A3B9F" w:rsidP="006A3B9F">
                          <w:pPr>
                            <w:rPr>
                              <w:szCs w:val="13"/>
                            </w:rPr>
                          </w:pPr>
                        </w:p>
                        <w:p w14:paraId="730439C2" w14:textId="77777777" w:rsidR="006A3B9F" w:rsidRPr="00CB19A4" w:rsidRDefault="006A3B9F" w:rsidP="006A3B9F">
                          <w:pPr>
                            <w:rPr>
                              <w:szCs w:val="13"/>
                            </w:rPr>
                          </w:pPr>
                        </w:p>
                        <w:p w14:paraId="0428AF7B" w14:textId="77777777" w:rsidR="00653E2C" w:rsidRPr="006A3B9F" w:rsidRDefault="00653E2C" w:rsidP="006A3B9F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8F9C0F7" id="Text Box 18" o:spid="_x0000_s1032" type="#_x0000_t202" style="position:absolute;margin-left:-8.6pt;margin-top:72.55pt;width:399.45pt;height:56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" filled="f" stroked="f">
              <v:path arrowok="t"/>
              <v:textbox inset="3mm,2.5mm">
                <w:txbxContent>
                  <w:p w14:paraId="62E0464F" w14:textId="77777777" w:rsidR="001D29D7" w:rsidRPr="00D115D7" w:rsidRDefault="001D29D7" w:rsidP="001D29D7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Mphahlele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Mangcu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50F6292D" w14:textId="77777777" w:rsidR="001D29D7" w:rsidRPr="006A3B9F" w:rsidRDefault="001D29D7" w:rsidP="001D29D7">
                    <w:pPr>
                      <w:ind w:left="1134"/>
                      <w:rPr>
                        <w:szCs w:val="13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</w:t>
                    </w:r>
                    <w:proofErr w:type="spellStart"/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Zamxaka</w:t>
                    </w:r>
                    <w:proofErr w:type="spellEnd"/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proofErr w:type="spellStart"/>
                    <w:r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</w:t>
                    </w:r>
                    <w:proofErr w:type="spellEnd"/>
                    <w:r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proofErr w:type="spellStart"/>
                    <w:r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Bantfu</w:t>
                    </w:r>
                    <w:proofErr w:type="spellEnd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D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Maithufi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Mr. L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Marincowitz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Mr. K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Mogotsi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Ms. B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Mahlutshana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  <w:t>Mr. D Golding, Mr.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T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Rasenyalo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Ms. N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Mufamadi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Ms. D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Maphanzela</w:t>
                    </w:r>
                    <w:proofErr w:type="spellEnd"/>
                  </w:p>
                  <w:p w14:paraId="0E969372" w14:textId="77777777" w:rsidR="006A3B9F" w:rsidRPr="00D115D7" w:rsidRDefault="006A3B9F" w:rsidP="006A3B9F">
                    <w:pPr>
                      <w:rPr>
                        <w:rFonts w:ascii="Arial" w:hAnsi="Arial" w:cs="Arial"/>
                        <w:color w:val="000000"/>
                        <w:sz w:val="13"/>
                        <w:szCs w:val="13"/>
                      </w:rPr>
                    </w:pPr>
                  </w:p>
                  <w:p w14:paraId="41A325B3" w14:textId="77777777" w:rsidR="006A3B9F" w:rsidRPr="00822C80" w:rsidRDefault="006A3B9F" w:rsidP="006A3B9F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sz w:val="13"/>
                        <w:szCs w:val="13"/>
                      </w:rPr>
                    </w:pPr>
                    <w:r>
                      <w:rPr>
                        <w:rFonts w:ascii="Arial" w:hAnsi="Arial" w:cs="Arial"/>
                        <w:sz w:val="13"/>
                        <w:szCs w:val="13"/>
                      </w:rPr>
                      <w:t xml:space="preserve"> </w:t>
                    </w:r>
                  </w:p>
                  <w:p w14:paraId="2AEA2117" w14:textId="77777777" w:rsidR="006A3B9F" w:rsidRPr="00171BDF" w:rsidRDefault="006A3B9F" w:rsidP="006A3B9F">
                    <w:pPr>
                      <w:rPr>
                        <w:szCs w:val="13"/>
                      </w:rPr>
                    </w:pPr>
                  </w:p>
                  <w:p w14:paraId="730439C2" w14:textId="77777777" w:rsidR="006A3B9F" w:rsidRPr="00CB19A4" w:rsidRDefault="006A3B9F" w:rsidP="006A3B9F">
                    <w:pPr>
                      <w:rPr>
                        <w:szCs w:val="13"/>
                      </w:rPr>
                    </w:pPr>
                  </w:p>
                  <w:p w14:paraId="0428AF7B" w14:textId="77777777" w:rsidR="00653E2C" w:rsidRPr="006A3B9F" w:rsidRDefault="00653E2C" w:rsidP="006A3B9F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64A5FC06" wp14:editId="4EC265B8">
              <wp:simplePos x="0" y="0"/>
              <wp:positionH relativeFrom="column">
                <wp:posOffset>-100330</wp:posOffset>
              </wp:positionH>
              <wp:positionV relativeFrom="paragraph">
                <wp:posOffset>-126365</wp:posOffset>
              </wp:positionV>
              <wp:extent cx="1368425" cy="862330"/>
              <wp:effectExtent l="0" t="0" r="0" b="0"/>
              <wp:wrapNone/>
              <wp:docPr id="21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733F2FCE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5A19E081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2DC699A5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37010E2F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4A5FC06" id="_x0000_s1033" type="#_x0000_t202" style="position:absolute;margin-left:-7.9pt;margin-top:-9.95pt;width:107.75pt;height:67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" fillcolor="window" stroked="f">
              <v:textbox inset="3mm,2.5mm">
                <w:txbxContent>
                  <w:p w14:paraId="733F2FCE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5A19E081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2DC699A5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37010E2F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1312" behindDoc="1" locked="0" layoutInCell="1" allowOverlap="1" wp14:anchorId="12C52C99" wp14:editId="314C9A83">
          <wp:simplePos x="0" y="0"/>
          <wp:positionH relativeFrom="column">
            <wp:posOffset>4680585</wp:posOffset>
          </wp:positionH>
          <wp:positionV relativeFrom="paragraph">
            <wp:posOffset>910590</wp:posOffset>
          </wp:positionV>
          <wp:extent cx="2125980" cy="860425"/>
          <wp:effectExtent l="0" t="0" r="0" b="0"/>
          <wp:wrapNone/>
          <wp:docPr id="16" name="Picture 16" descr="Letterhead 28092016-0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Letterhead 28092016-02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82FC18" w14:textId="77777777" w:rsidR="009D478D" w:rsidRPr="00A252C8" w:rsidRDefault="001D29D7" w:rsidP="00274D7F">
    <w:pPr>
      <w:pStyle w:val="Footer"/>
      <w:tabs>
        <w:tab w:val="clear" w:pos="4320"/>
        <w:tab w:val="clear" w:pos="8640"/>
        <w:tab w:val="left" w:pos="9923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2096" behindDoc="0" locked="0" layoutInCell="1" allowOverlap="1" wp14:anchorId="55934798" wp14:editId="0E2E8277">
              <wp:simplePos x="0" y="0"/>
              <wp:positionH relativeFrom="column">
                <wp:posOffset>-110359</wp:posOffset>
              </wp:positionH>
              <wp:positionV relativeFrom="paragraph">
                <wp:posOffset>920750</wp:posOffset>
              </wp:positionV>
              <wp:extent cx="5875283" cy="716280"/>
              <wp:effectExtent l="0" t="0" r="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5875283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BA469FD" w14:textId="77777777" w:rsidR="0016490E" w:rsidRPr="00D115D7" w:rsidRDefault="0016490E" w:rsidP="0016490E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61DB0BDA" w14:textId="77777777" w:rsidR="00E460A5" w:rsidRDefault="0016490E" w:rsidP="001D29D7">
                          <w:pPr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</w:t>
                          </w:r>
                          <w:proofErr w:type="spellStart"/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Zamxaka</w:t>
                          </w:r>
                          <w:proofErr w:type="spellEnd"/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proofErr w:type="spellStart"/>
                          <w:r w:rsidR="001D29D7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</w:t>
                          </w:r>
                          <w:proofErr w:type="spellEnd"/>
                          <w:r w:rsidR="001D29D7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proofErr w:type="spellStart"/>
                          <w:r w:rsidR="001D29D7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Bantfu</w:t>
                          </w:r>
                          <w:proofErr w:type="spellEnd"/>
                          <w:r w:rsid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D Maithufi, Mr. L Marincowitz, Mr. K Mogotsi, Ms. B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Mahlutshana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</w:t>
                          </w:r>
                        </w:p>
                        <w:p w14:paraId="3D82CE60" w14:textId="2B629D36" w:rsidR="00D115D7" w:rsidRPr="006A3B9F" w:rsidRDefault="0016490E" w:rsidP="001D29D7">
                          <w:pPr>
                            <w:ind w:left="1134"/>
                            <w:rPr>
                              <w:szCs w:val="13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Mr.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Ms. N Mufamadi, Ms. D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Maphanzela</w:t>
                          </w:r>
                          <w:proofErr w:type="spellEnd"/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5934798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5" type="#_x0000_t202" style="position:absolute;margin-left:-8.7pt;margin-top:72.5pt;width:462.6pt;height:56.4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" filled="f" stroked="f">
              <v:path arrowok="t"/>
              <v:textbox inset="3mm,2.5mm">
                <w:txbxContent>
                  <w:p w14:paraId="0BA469FD" w14:textId="77777777" w:rsidR="0016490E" w:rsidRPr="00D115D7" w:rsidRDefault="0016490E" w:rsidP="0016490E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61DB0BDA" w14:textId="77777777" w:rsidR="00E460A5" w:rsidRDefault="0016490E" w:rsidP="001D29D7">
                    <w:pPr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</w:t>
                    </w:r>
                    <w:proofErr w:type="spellStart"/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Zamxaka</w:t>
                    </w:r>
                    <w:proofErr w:type="spellEnd"/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proofErr w:type="spellStart"/>
                    <w:r w:rsidR="001D29D7"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</w:t>
                    </w:r>
                    <w:proofErr w:type="spellEnd"/>
                    <w:r w:rsidR="001D29D7"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proofErr w:type="spellStart"/>
                    <w:r w:rsidR="001D29D7"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Bantfu</w:t>
                    </w:r>
                    <w:proofErr w:type="spellEnd"/>
                    <w:r w:rsid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D Maithufi, Mr. L Marincowitz, Mr. K Mogotsi, Ms. B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Mahlutshana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</w:t>
                    </w:r>
                  </w:p>
                  <w:p w14:paraId="3D82CE60" w14:textId="2B629D36" w:rsidR="00D115D7" w:rsidRPr="006A3B9F" w:rsidRDefault="0016490E" w:rsidP="001D29D7">
                    <w:pPr>
                      <w:ind w:left="1134"/>
                      <w:rPr>
                        <w:szCs w:val="13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Mr.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Ms. N Mufamadi, Ms. D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Maphanzela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="00FC7844"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294FC674" wp14:editId="747D24F5">
              <wp:simplePos x="0" y="0"/>
              <wp:positionH relativeFrom="column">
                <wp:posOffset>1252855</wp:posOffset>
              </wp:positionH>
              <wp:positionV relativeFrom="paragraph">
                <wp:posOffset>-122555</wp:posOffset>
              </wp:positionV>
              <wp:extent cx="1377950" cy="815340"/>
              <wp:effectExtent l="0" t="0" r="0" b="0"/>
              <wp:wrapNone/>
              <wp:docPr id="14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0DE1721D" w14:textId="77777777" w:rsidR="00D115D7" w:rsidRPr="00D767BC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1CE37FFB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5EB1718F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585E6FB0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94FC674" id="_x0000_s1036" type="#_x0000_t202" style="position:absolute;margin-left:98.65pt;margin-top:-9.65pt;width:108.5pt;height:64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" fillcolor="window" stroked="f">
              <v:textbox inset="3mm,2.5mm">
                <w:txbxContent>
                  <w:p w14:paraId="0DE1721D" w14:textId="77777777" w:rsidR="00D115D7" w:rsidRPr="00D767BC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1CE37FFB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5EB1718F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585E6FB0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 w:rsidR="00FC7844"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7FFFBC84" wp14:editId="10F01B5A">
              <wp:simplePos x="0" y="0"/>
              <wp:positionH relativeFrom="column">
                <wp:posOffset>-96520</wp:posOffset>
              </wp:positionH>
              <wp:positionV relativeFrom="paragraph">
                <wp:posOffset>-122555</wp:posOffset>
              </wp:positionV>
              <wp:extent cx="1368425" cy="862330"/>
              <wp:effectExtent l="0" t="0" r="0" b="0"/>
              <wp:wrapNone/>
              <wp:docPr id="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5F2C039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3CC52C57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7342D314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65A89F6C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FFFBC84" id="_x0000_s1037" type="#_x0000_t202" style="position:absolute;margin-left:-7.6pt;margin-top:-9.65pt;width:107.75pt;height:67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" fillcolor="window" stroked="f">
              <v:textbox inset="3mm,2.5mm">
                <w:txbxContent>
                  <w:p w14:paraId="35F2C039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3CC52C57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7342D314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65A89F6C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 w:rsidR="00FC7844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65607DC" wp14:editId="0D787DA8">
              <wp:simplePos x="0" y="0"/>
              <wp:positionH relativeFrom="column">
                <wp:posOffset>3987800</wp:posOffset>
              </wp:positionH>
              <wp:positionV relativeFrom="paragraph">
                <wp:posOffset>-122555</wp:posOffset>
              </wp:positionV>
              <wp:extent cx="1235075" cy="773430"/>
              <wp:effectExtent l="0" t="0" r="0" b="0"/>
              <wp:wrapNone/>
              <wp:docPr id="5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7D5D73E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21AF32C7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593BBA2F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D115D7">
                              <w:rPr>
                                <w:rStyle w:val="Hyperlink"/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u w:val="none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63627843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5607DC" id="_x0000_s1038" type="#_x0000_t202" style="position:absolute;margin-left:314pt;margin-top:-9.65pt;width:97.25pt;height:60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" fillcolor="window" stroked="f">
              <v:textbox inset="3mm,2.5mm">
                <w:txbxContent>
                  <w:p w14:paraId="37D5D73E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21AF32C7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593BBA2F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D115D7">
                        <w:rPr>
                          <w:rStyle w:val="Hyperlink"/>
                          <w:rFonts w:ascii="Arial" w:hAnsi="Arial" w:cs="Arial"/>
                          <w:color w:val="000000"/>
                          <w:sz w:val="14"/>
                          <w:szCs w:val="14"/>
                          <w:u w:val="none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63627843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 w:rsidR="00FC784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2795DBC" wp14:editId="650DEEFA">
              <wp:simplePos x="0" y="0"/>
              <wp:positionH relativeFrom="column">
                <wp:posOffset>2630805</wp:posOffset>
              </wp:positionH>
              <wp:positionV relativeFrom="paragraph">
                <wp:posOffset>-122555</wp:posOffset>
              </wp:positionV>
              <wp:extent cx="1235075" cy="735330"/>
              <wp:effectExtent l="0" t="0" r="0" b="0"/>
              <wp:wrapNone/>
              <wp:docPr id="6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1B781EA3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6A3C01D1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1B1EAE62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2795DBC" id="_x0000_s1039" type="#_x0000_t202" style="position:absolute;margin-left:207.15pt;margin-top:-9.65pt;width:97.25pt;height:57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" fillcolor="window" stroked="f">
              <v:textbox inset="3mm,2.5mm">
                <w:txbxContent>
                  <w:p w14:paraId="1B781EA3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6A3C01D1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1B1EAE62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 w:rsidR="00FC7844"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6295EC6C" wp14:editId="2C9BD1E3">
              <wp:simplePos x="0" y="0"/>
              <wp:positionH relativeFrom="column">
                <wp:posOffset>5288280</wp:posOffset>
              </wp:positionH>
              <wp:positionV relativeFrom="paragraph">
                <wp:posOffset>-127635</wp:posOffset>
              </wp:positionV>
              <wp:extent cx="1378585" cy="915670"/>
              <wp:effectExtent l="0" t="0" r="0" b="0"/>
              <wp:wrapNone/>
              <wp:docPr id="7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78585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81647E1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19D04D39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672F3CF3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1A422DCA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295EC6C" id="_x0000_s1040" type="#_x0000_t202" style="position:absolute;margin-left:416.4pt;margin-top:-10.05pt;width:108.55pt;height:72.1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" fillcolor="window" stroked="f">
              <v:textbox inset="3mm,2.5mm">
                <w:txbxContent>
                  <w:p w14:paraId="481647E1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19D04D39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672F3CF3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1A422DCA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 w:rsidR="00FC7844"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0CFC575" wp14:editId="6DD70B18">
              <wp:simplePos x="0" y="0"/>
              <wp:positionH relativeFrom="column">
                <wp:posOffset>-102870</wp:posOffset>
              </wp:positionH>
              <wp:positionV relativeFrom="paragraph">
                <wp:posOffset>673735</wp:posOffset>
              </wp:positionV>
              <wp:extent cx="6330950" cy="354330"/>
              <wp:effectExtent l="0" t="0" r="0" b="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AE72721" w14:textId="09902D45" w:rsidR="00D115D7" w:rsidRPr="00D115D7" w:rsidRDefault="00D115D7" w:rsidP="00D115D7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  <w:t>6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</w:t>
                          </w:r>
                          <w:r w:rsidR="00E460A5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2107 |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Telephone: 011 085 </w:t>
                          </w:r>
                          <w:r w:rsidR="00E460A5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2001 | </w:t>
                          </w:r>
                          <w:r w:rsidR="00E460A5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: 011 388 4010  |  Website: www.gep.co.za</w:t>
                          </w: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0CFC575" id="Text Box 4" o:spid="_x0000_s1041" type="#_x0000_t202" style="position:absolute;margin-left:-8.1pt;margin-top:53.05pt;width:498.5pt;height:27.9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" filled="f" stroked="f">
              <v:path arrowok="t"/>
              <v:textbox inset="3mm,2.5mm">
                <w:txbxContent>
                  <w:p w14:paraId="6AE72721" w14:textId="09902D45" w:rsidR="00D115D7" w:rsidRPr="00D115D7" w:rsidRDefault="00D115D7" w:rsidP="00D115D7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ab/>
                      <w:t>6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</w:t>
                    </w:r>
                    <w:r w:rsidR="00E460A5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2107 |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Telephone: 011 085 </w:t>
                    </w:r>
                    <w:r w:rsidR="00E460A5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2001 | </w:t>
                    </w:r>
                    <w:r w:rsidR="00E460A5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: 011 388 4010  |  Website: www.gep.co.za</w:t>
                    </w:r>
                  </w:p>
                </w:txbxContent>
              </v:textbox>
            </v:shape>
          </w:pict>
        </mc:Fallback>
      </mc:AlternateContent>
    </w:r>
    <w:r w:rsidR="00FC7844">
      <w:rPr>
        <w:noProof/>
      </w:rPr>
      <w:drawing>
        <wp:anchor distT="0" distB="0" distL="114300" distR="114300" simplePos="0" relativeHeight="251660288" behindDoc="1" locked="0" layoutInCell="1" allowOverlap="1" wp14:anchorId="6DD17FA4" wp14:editId="191AB463">
          <wp:simplePos x="0" y="0"/>
          <wp:positionH relativeFrom="column">
            <wp:posOffset>4771390</wp:posOffset>
          </wp:positionH>
          <wp:positionV relativeFrom="paragraph">
            <wp:posOffset>912495</wp:posOffset>
          </wp:positionV>
          <wp:extent cx="2125980" cy="860425"/>
          <wp:effectExtent l="0" t="0" r="0" b="0"/>
          <wp:wrapNone/>
          <wp:docPr id="2" name="Picture 15" descr="Letterhead 28092016-0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 28092016-02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C7844">
      <w:rPr>
        <w:noProof/>
      </w:rPr>
      <w:drawing>
        <wp:anchor distT="0" distB="0" distL="114300" distR="114300" simplePos="0" relativeHeight="251658240" behindDoc="1" locked="0" layoutInCell="1" allowOverlap="1" wp14:anchorId="3086EC8B" wp14:editId="432D5B46">
          <wp:simplePos x="0" y="0"/>
          <wp:positionH relativeFrom="column">
            <wp:posOffset>-4177665</wp:posOffset>
          </wp:positionH>
          <wp:positionV relativeFrom="paragraph">
            <wp:posOffset>1509395</wp:posOffset>
          </wp:positionV>
          <wp:extent cx="6964045" cy="1951990"/>
          <wp:effectExtent l="0" t="0" r="0" b="0"/>
          <wp:wrapNone/>
          <wp:docPr id="1" name="Picture 11" descr="../../../../../../Desktop/Letterhead%2028062016-02.j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../../../../../../Desktop/Letterhead%2028062016-02.j"/>
                  <pic:cNvPicPr>
                    <a:picLocks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64045" cy="19519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98C190" w14:textId="77777777" w:rsidR="00CB4715" w:rsidRDefault="00CB4715">
      <w:r>
        <w:separator/>
      </w:r>
    </w:p>
  </w:footnote>
  <w:footnote w:type="continuationSeparator" w:id="0">
    <w:p w14:paraId="439208A7" w14:textId="77777777" w:rsidR="00CB4715" w:rsidRDefault="00CB47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FC752E" w14:textId="77777777" w:rsidR="009D478D" w:rsidRDefault="00CB4715">
    <w:pPr>
      <w:pStyle w:val="Header"/>
    </w:pPr>
    <w:r>
      <w:rPr>
        <w:szCs w:val="20"/>
        <w:lang w:val="en-ZA" w:eastAsia="en-ZA"/>
      </w:rPr>
      <w:pict w14:anchorId="66D89C8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5" type="#_x0000_t75" alt="" style="position:absolute;margin-left:0;margin-top:0;width:595.7pt;height:842.15pt;z-index:-251643904;mso-wrap-edited:f;mso-width-percent:0;mso-height-percent:0;mso-position-horizontal:center;mso-position-horizontal-relative:margin;mso-position-vertical:center;mso-position-vertical-relative:margin;mso-width-percent:0;mso-height-percent:0" wrapcoords="-27 0 -27 21580 21600 21580 21600 0 -27 0">
          <v:imagedata r:id="rId1" o:title="Letterhead-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E20687" w14:textId="77777777" w:rsidR="009D478D" w:rsidRDefault="00FC7844" w:rsidP="005F64A5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1EFAAF62" wp14:editId="1226F422">
              <wp:simplePos x="0" y="0"/>
              <wp:positionH relativeFrom="column">
                <wp:posOffset>6754495</wp:posOffset>
              </wp:positionH>
              <wp:positionV relativeFrom="paragraph">
                <wp:posOffset>-452755</wp:posOffset>
              </wp:positionV>
              <wp:extent cx="342900" cy="887730"/>
              <wp:effectExtent l="0" t="0" r="0" b="0"/>
              <wp:wrapNone/>
              <wp:docPr id="25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342900" cy="88773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F10FEEA" id="Rectangle 1" o:spid="_x0000_s1026" style="position:absolute;margin-left:531.85pt;margin-top:-35.65pt;width:27pt;height:69.9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46976" behindDoc="1" locked="0" layoutInCell="1" allowOverlap="1" wp14:anchorId="7B70724C" wp14:editId="23DDC56C">
          <wp:simplePos x="0" y="0"/>
          <wp:positionH relativeFrom="column">
            <wp:posOffset>-20955</wp:posOffset>
          </wp:positionH>
          <wp:positionV relativeFrom="paragraph">
            <wp:posOffset>338455</wp:posOffset>
          </wp:positionV>
          <wp:extent cx="1318260" cy="234950"/>
          <wp:effectExtent l="0" t="0" r="0" b="0"/>
          <wp:wrapThrough wrapText="bothSides">
            <wp:wrapPolygon edited="0">
              <wp:start x="0" y="0"/>
              <wp:lineTo x="0" y="21016"/>
              <wp:lineTo x="21434" y="21016"/>
              <wp:lineTo x="21434" y="0"/>
              <wp:lineTo x="0" y="0"/>
            </wp:wrapPolygon>
          </wp:wrapThrough>
          <wp:docPr id="28" name="Picture 43" descr="Description: Description: Description: GEP-Letterhead-05042012-0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Description: Description: Description: GEP-Letterhead-05042012-0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0DEB84CC" wp14:editId="1F52414E">
              <wp:simplePos x="0" y="0"/>
              <wp:positionH relativeFrom="column">
                <wp:posOffset>6754495</wp:posOffset>
              </wp:positionH>
              <wp:positionV relativeFrom="paragraph">
                <wp:posOffset>842010</wp:posOffset>
              </wp:positionV>
              <wp:extent cx="342900" cy="9591040"/>
              <wp:effectExtent l="0" t="0" r="0" b="0"/>
              <wp:wrapNone/>
              <wp:docPr id="29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342900" cy="959104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A606527" id="Rectangle 1" o:spid="_x0000_s1026" style="position:absolute;margin-left:531.85pt;margin-top:66.3pt;width:27pt;height:755.2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6192" behindDoc="1" locked="0" layoutInCell="1" allowOverlap="1" wp14:anchorId="31A013D8" wp14:editId="65261C62">
          <wp:simplePos x="0" y="0"/>
          <wp:positionH relativeFrom="column">
            <wp:posOffset>4965065</wp:posOffset>
          </wp:positionH>
          <wp:positionV relativeFrom="paragraph">
            <wp:posOffset>-63500</wp:posOffset>
          </wp:positionV>
          <wp:extent cx="1588770" cy="984250"/>
          <wp:effectExtent l="0" t="0" r="0" b="0"/>
          <wp:wrapNone/>
          <wp:docPr id="24" name="Picture 9" descr="../../../../../../../Desktop/GEP%20Logo%20as%20Approved%20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../../../../../../../Desktop/GEP%20Logo%20as%20Approved%201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021BD06B" wp14:editId="0017532B">
              <wp:simplePos x="0" y="0"/>
              <wp:positionH relativeFrom="column">
                <wp:posOffset>-100965</wp:posOffset>
              </wp:positionH>
              <wp:positionV relativeFrom="paragraph">
                <wp:posOffset>628650</wp:posOffset>
              </wp:positionV>
              <wp:extent cx="3503295" cy="336550"/>
              <wp:effectExtent l="0" t="0" r="0" b="0"/>
              <wp:wrapThrough wrapText="bothSides">
                <wp:wrapPolygon edited="0">
                  <wp:start x="392" y="4075"/>
                  <wp:lineTo x="392" y="17117"/>
                  <wp:lineTo x="21142" y="17117"/>
                  <wp:lineTo x="21142" y="4075"/>
                  <wp:lineTo x="392" y="4075"/>
                </wp:wrapPolygon>
              </wp:wrapThrough>
              <wp:docPr id="27" name="Text 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E1370E9" w14:textId="77777777" w:rsidR="009D478D" w:rsidRPr="00912E99" w:rsidRDefault="00140ED2" w:rsidP="00B96C98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 w:rsidRPr="00140ED2"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21BD06B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6" type="#_x0000_t202" style="position:absolute;margin-left:-7.95pt;margin-top:49.5pt;width:275.85pt;height:26.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" filled="f" stroked="f">
              <v:textbox inset=",7.2pt,,7.2pt">
                <w:txbxContent>
                  <w:p w14:paraId="3E1370E9" w14:textId="77777777" w:rsidR="009D478D" w:rsidRPr="00912E99" w:rsidRDefault="00140ED2" w:rsidP="00B96C98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 w:rsidRPr="00140ED2"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  <w10:wrap type="through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9024" behindDoc="0" locked="0" layoutInCell="1" allowOverlap="1" wp14:anchorId="19DE583D" wp14:editId="01EBEECE">
              <wp:simplePos x="0" y="0"/>
              <wp:positionH relativeFrom="column">
                <wp:posOffset>6754495</wp:posOffset>
              </wp:positionH>
              <wp:positionV relativeFrom="paragraph">
                <wp:posOffset>425450</wp:posOffset>
              </wp:positionV>
              <wp:extent cx="342900" cy="297180"/>
              <wp:effectExtent l="0" t="0" r="0" b="0"/>
              <wp:wrapNone/>
              <wp:docPr id="26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342900" cy="29718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D7E2061" id="Rectangle 1" o:spid="_x0000_s1026" style="position:absolute;margin-left:531.85pt;margin-top:33.5pt;width:27pt;height:23.4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" fillcolor="#0a5e91" stroked="f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72401D" w14:textId="77777777" w:rsidR="009D478D" w:rsidRDefault="00FC7844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2880" behindDoc="0" locked="0" layoutInCell="1" allowOverlap="1" wp14:anchorId="62D05E84" wp14:editId="6EC6E05E">
              <wp:simplePos x="0" y="0"/>
              <wp:positionH relativeFrom="column">
                <wp:posOffset>6773545</wp:posOffset>
              </wp:positionH>
              <wp:positionV relativeFrom="paragraph">
                <wp:posOffset>-407670</wp:posOffset>
              </wp:positionV>
              <wp:extent cx="364490" cy="843280"/>
              <wp:effectExtent l="0" t="0" r="0" b="0"/>
              <wp:wrapNone/>
              <wp:docPr id="15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364490" cy="84328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77CCFE4" id="Rectangle 1" o:spid="_x0000_s1026" style="position:absolute;margin-left:533.35pt;margin-top:-32.1pt;width:28.7pt;height:66.4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45952" behindDoc="1" locked="0" layoutInCell="1" allowOverlap="1" wp14:anchorId="5E9A5DFF" wp14:editId="6314F68C">
          <wp:simplePos x="0" y="0"/>
          <wp:positionH relativeFrom="column">
            <wp:posOffset>-42545</wp:posOffset>
          </wp:positionH>
          <wp:positionV relativeFrom="paragraph">
            <wp:posOffset>332105</wp:posOffset>
          </wp:positionV>
          <wp:extent cx="1318260" cy="234950"/>
          <wp:effectExtent l="0" t="0" r="0" b="0"/>
          <wp:wrapNone/>
          <wp:docPr id="13" name="Picture 5" descr="Description: Description: Description: GEP-Letterhead-05042012-0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escription: Description: Description: GEP-Letterhead-05042012-0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36433CD1" wp14:editId="4C80DD3D">
              <wp:simplePos x="0" y="0"/>
              <wp:positionH relativeFrom="column">
                <wp:posOffset>-123825</wp:posOffset>
              </wp:positionH>
              <wp:positionV relativeFrom="paragraph">
                <wp:posOffset>626110</wp:posOffset>
              </wp:positionV>
              <wp:extent cx="3503295" cy="336550"/>
              <wp:effectExtent l="0" t="0" r="0" b="0"/>
              <wp:wrapNone/>
              <wp:docPr id="11" name="Text 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A6C62B8" w14:textId="77777777" w:rsidR="009D478D" w:rsidRPr="00912E99" w:rsidRDefault="00EE7A6F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6433CD1" id="_x0000_t202" coordsize="21600,21600" o:spt="202" path="m,l,21600r21600,l21600,xe">
              <v:stroke joinstyle="miter"/>
              <v:path gradientshapeok="t" o:connecttype="rect"/>
            </v:shapetype>
            <v:shape id="Text Box 55" o:spid="_x0000_s1034" type="#_x0000_t202" style="position:absolute;margin-left:-9.75pt;margin-top:49.3pt;width:275.85pt;height:26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" filled="f" stroked="f">
              <v:textbox inset=",7.2pt,,7.2pt">
                <w:txbxContent>
                  <w:p w14:paraId="4A6C62B8" w14:textId="77777777" w:rsidR="009D478D" w:rsidRPr="00912E99" w:rsidRDefault="00EE7A6F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4144" behindDoc="1" locked="0" layoutInCell="1" allowOverlap="1" wp14:anchorId="06B459A9" wp14:editId="4FE05C78">
          <wp:simplePos x="0" y="0"/>
          <wp:positionH relativeFrom="column">
            <wp:posOffset>4963795</wp:posOffset>
          </wp:positionH>
          <wp:positionV relativeFrom="paragraph">
            <wp:posOffset>-66040</wp:posOffset>
          </wp:positionV>
          <wp:extent cx="1588770" cy="984250"/>
          <wp:effectExtent l="0" t="0" r="0" b="0"/>
          <wp:wrapNone/>
          <wp:docPr id="12" name="Picture 66" descr="../../../../../../../Desktop/GEP%20Logo%20as%20Approved%20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6" descr="../../../../../../../Desktop/GEP%20Logo%20as%20Approved%201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6D484AA6" wp14:editId="0964A118">
              <wp:simplePos x="0" y="0"/>
              <wp:positionH relativeFrom="column">
                <wp:posOffset>6773545</wp:posOffset>
              </wp:positionH>
              <wp:positionV relativeFrom="paragraph">
                <wp:posOffset>888365</wp:posOffset>
              </wp:positionV>
              <wp:extent cx="342900" cy="9559290"/>
              <wp:effectExtent l="0" t="0" r="0" b="0"/>
              <wp:wrapNone/>
              <wp:docPr id="10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342900" cy="955929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0771601" id="Rectangle 1" o:spid="_x0000_s1026" style="position:absolute;margin-left:533.35pt;margin-top:69.95pt;width:27pt;height:752.7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" fillcolor="#c9d83a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3904" behindDoc="0" locked="0" layoutInCell="1" allowOverlap="1" wp14:anchorId="7484C0A6" wp14:editId="23DFA395">
              <wp:simplePos x="0" y="0"/>
              <wp:positionH relativeFrom="column">
                <wp:posOffset>6773545</wp:posOffset>
              </wp:positionH>
              <wp:positionV relativeFrom="paragraph">
                <wp:posOffset>426085</wp:posOffset>
              </wp:positionV>
              <wp:extent cx="342900" cy="306070"/>
              <wp:effectExtent l="0" t="0" r="0" b="0"/>
              <wp:wrapNone/>
              <wp:docPr id="9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342900" cy="30607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087290C" id="Rectangle 1" o:spid="_x0000_s1026" style="position:absolute;margin-left:533.35pt;margin-top:33.55pt;width:27pt;height:24.1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" fillcolor="#0a5e91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F86551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DDB1EB8"/>
    <w:multiLevelType w:val="multilevel"/>
    <w:tmpl w:val="43E06F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" w15:restartNumberingAfterBreak="0">
    <w:nsid w:val="43263B06"/>
    <w:multiLevelType w:val="hybridMultilevel"/>
    <w:tmpl w:val="10C01CE4"/>
    <w:lvl w:ilvl="0" w:tplc="1C09000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080" w:hanging="360"/>
      </w:pPr>
    </w:lvl>
    <w:lvl w:ilvl="2" w:tplc="1C09001B" w:tentative="1">
      <w:start w:val="1"/>
      <w:numFmt w:val="lowerRoman"/>
      <w:lvlText w:val="%3."/>
      <w:lvlJc w:val="right"/>
      <w:pPr>
        <w:ind w:left="1800" w:hanging="180"/>
      </w:pPr>
    </w:lvl>
    <w:lvl w:ilvl="3" w:tplc="1C09000F" w:tentative="1">
      <w:start w:val="1"/>
      <w:numFmt w:val="decimal"/>
      <w:lvlText w:val="%4."/>
      <w:lvlJc w:val="left"/>
      <w:pPr>
        <w:ind w:left="2520" w:hanging="360"/>
      </w:pPr>
    </w:lvl>
    <w:lvl w:ilvl="4" w:tplc="1C090019" w:tentative="1">
      <w:start w:val="1"/>
      <w:numFmt w:val="lowerLetter"/>
      <w:lvlText w:val="%5."/>
      <w:lvlJc w:val="left"/>
      <w:pPr>
        <w:ind w:left="3240" w:hanging="360"/>
      </w:pPr>
    </w:lvl>
    <w:lvl w:ilvl="5" w:tplc="1C09001B" w:tentative="1">
      <w:start w:val="1"/>
      <w:numFmt w:val="lowerRoman"/>
      <w:lvlText w:val="%6."/>
      <w:lvlJc w:val="right"/>
      <w:pPr>
        <w:ind w:left="3960" w:hanging="180"/>
      </w:pPr>
    </w:lvl>
    <w:lvl w:ilvl="6" w:tplc="1C09000F" w:tentative="1">
      <w:start w:val="1"/>
      <w:numFmt w:val="decimal"/>
      <w:lvlText w:val="%7."/>
      <w:lvlJc w:val="left"/>
      <w:pPr>
        <w:ind w:left="4680" w:hanging="360"/>
      </w:pPr>
    </w:lvl>
    <w:lvl w:ilvl="7" w:tplc="1C090019" w:tentative="1">
      <w:start w:val="1"/>
      <w:numFmt w:val="lowerLetter"/>
      <w:lvlText w:val="%8."/>
      <w:lvlJc w:val="left"/>
      <w:pPr>
        <w:ind w:left="5400" w:hanging="360"/>
      </w:pPr>
    </w:lvl>
    <w:lvl w:ilvl="8" w:tplc="1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49AF7C94"/>
    <w:multiLevelType w:val="hybridMultilevel"/>
    <w:tmpl w:val="0A52639C"/>
    <w:lvl w:ilvl="0" w:tplc="1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C8D0B28"/>
    <w:multiLevelType w:val="hybridMultilevel"/>
    <w:tmpl w:val="4EAECFF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1907206"/>
    <w:multiLevelType w:val="hybridMultilevel"/>
    <w:tmpl w:val="5560B45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38771571">
    <w:abstractNumId w:val="0"/>
  </w:num>
  <w:num w:numId="2" w16cid:durableId="1240209921">
    <w:abstractNumId w:val="4"/>
  </w:num>
  <w:num w:numId="3" w16cid:durableId="1055396451">
    <w:abstractNumId w:val="5"/>
  </w:num>
  <w:num w:numId="4" w16cid:durableId="904609017">
    <w:abstractNumId w:val="3"/>
  </w:num>
  <w:num w:numId="5" w16cid:durableId="370112344">
    <w:abstractNumId w:val="1"/>
  </w:num>
  <w:num w:numId="6" w16cid:durableId="159994549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ZA" w:vendorID="64" w:dllVersion="0" w:nlCheck="1" w:checkStyle="0"/>
  <w:activeWritingStyle w:appName="MSWord" w:lang="en-US" w:vendorID="64" w:dllVersion="4096" w:nlCheck="1" w:checkStyle="0"/>
  <w:activeWritingStyle w:appName="MSWord" w:lang="en-ZA" w:vendorID="64" w:dllVersion="6" w:nlCheck="1" w:checkStyle="1"/>
  <w:proofState w:spelling="clean" w:grammar="clean"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jcyM7QwtjAyM7KwNDBX0lEKTi0uzszPAykwrAUAwv7xZCwAAAA="/>
  </w:docVars>
  <w:rsids>
    <w:rsidRoot w:val="00E460A5"/>
    <w:rsid w:val="00013422"/>
    <w:rsid w:val="00024FEF"/>
    <w:rsid w:val="00025B71"/>
    <w:rsid w:val="00035B57"/>
    <w:rsid w:val="00040472"/>
    <w:rsid w:val="00040DDA"/>
    <w:rsid w:val="000417F9"/>
    <w:rsid w:val="00044DD3"/>
    <w:rsid w:val="000450BD"/>
    <w:rsid w:val="00051FA1"/>
    <w:rsid w:val="00055744"/>
    <w:rsid w:val="000773F2"/>
    <w:rsid w:val="000B0526"/>
    <w:rsid w:val="000B330A"/>
    <w:rsid w:val="000C2616"/>
    <w:rsid w:val="000E75E7"/>
    <w:rsid w:val="000F3E67"/>
    <w:rsid w:val="00111858"/>
    <w:rsid w:val="001360B1"/>
    <w:rsid w:val="00140ED2"/>
    <w:rsid w:val="001524CC"/>
    <w:rsid w:val="00162673"/>
    <w:rsid w:val="0016490E"/>
    <w:rsid w:val="001721AA"/>
    <w:rsid w:val="00192DB2"/>
    <w:rsid w:val="001B227C"/>
    <w:rsid w:val="001B3AF4"/>
    <w:rsid w:val="001D29D7"/>
    <w:rsid w:val="001D541C"/>
    <w:rsid w:val="001D5645"/>
    <w:rsid w:val="001E3E3F"/>
    <w:rsid w:val="001E5C58"/>
    <w:rsid w:val="00204897"/>
    <w:rsid w:val="00241C9C"/>
    <w:rsid w:val="00256F98"/>
    <w:rsid w:val="00261D29"/>
    <w:rsid w:val="00271F87"/>
    <w:rsid w:val="00273ED1"/>
    <w:rsid w:val="00274D7F"/>
    <w:rsid w:val="00284C50"/>
    <w:rsid w:val="002A5FD6"/>
    <w:rsid w:val="002E0988"/>
    <w:rsid w:val="002E1C21"/>
    <w:rsid w:val="002E60A6"/>
    <w:rsid w:val="0031035B"/>
    <w:rsid w:val="00311E52"/>
    <w:rsid w:val="0031495B"/>
    <w:rsid w:val="003276C6"/>
    <w:rsid w:val="003410E3"/>
    <w:rsid w:val="0035324D"/>
    <w:rsid w:val="00353F01"/>
    <w:rsid w:val="003734CC"/>
    <w:rsid w:val="003743D9"/>
    <w:rsid w:val="003826D5"/>
    <w:rsid w:val="00391383"/>
    <w:rsid w:val="003A2228"/>
    <w:rsid w:val="003B1CEB"/>
    <w:rsid w:val="003D37F7"/>
    <w:rsid w:val="003D3BB2"/>
    <w:rsid w:val="004277D2"/>
    <w:rsid w:val="00440AB1"/>
    <w:rsid w:val="00463F9C"/>
    <w:rsid w:val="00466087"/>
    <w:rsid w:val="004715F4"/>
    <w:rsid w:val="00471B6F"/>
    <w:rsid w:val="004A5E7A"/>
    <w:rsid w:val="004B027A"/>
    <w:rsid w:val="004B1836"/>
    <w:rsid w:val="004D2AA1"/>
    <w:rsid w:val="004F3269"/>
    <w:rsid w:val="005159A3"/>
    <w:rsid w:val="00534301"/>
    <w:rsid w:val="005375EE"/>
    <w:rsid w:val="00541209"/>
    <w:rsid w:val="00546AD0"/>
    <w:rsid w:val="005611B0"/>
    <w:rsid w:val="005721B5"/>
    <w:rsid w:val="00577F29"/>
    <w:rsid w:val="005A39F5"/>
    <w:rsid w:val="005C565A"/>
    <w:rsid w:val="005D7BDE"/>
    <w:rsid w:val="005F0665"/>
    <w:rsid w:val="005F64A5"/>
    <w:rsid w:val="0060596A"/>
    <w:rsid w:val="00611F0F"/>
    <w:rsid w:val="006177E9"/>
    <w:rsid w:val="006202FD"/>
    <w:rsid w:val="006208CA"/>
    <w:rsid w:val="0063682D"/>
    <w:rsid w:val="00653E2C"/>
    <w:rsid w:val="006643A5"/>
    <w:rsid w:val="00665175"/>
    <w:rsid w:val="0066771D"/>
    <w:rsid w:val="006821E1"/>
    <w:rsid w:val="00682FA9"/>
    <w:rsid w:val="006868BF"/>
    <w:rsid w:val="0069603B"/>
    <w:rsid w:val="006965CF"/>
    <w:rsid w:val="006A131C"/>
    <w:rsid w:val="006A3B9F"/>
    <w:rsid w:val="006A5CF1"/>
    <w:rsid w:val="006D203A"/>
    <w:rsid w:val="006D2193"/>
    <w:rsid w:val="006D30CA"/>
    <w:rsid w:val="006D6AD6"/>
    <w:rsid w:val="006E1BD2"/>
    <w:rsid w:val="007074A4"/>
    <w:rsid w:val="00711CF5"/>
    <w:rsid w:val="007322FF"/>
    <w:rsid w:val="00734942"/>
    <w:rsid w:val="00737F6D"/>
    <w:rsid w:val="00741D87"/>
    <w:rsid w:val="00752ADD"/>
    <w:rsid w:val="007566DC"/>
    <w:rsid w:val="00766222"/>
    <w:rsid w:val="00771D74"/>
    <w:rsid w:val="00780D15"/>
    <w:rsid w:val="007910FB"/>
    <w:rsid w:val="0079296F"/>
    <w:rsid w:val="007A7A02"/>
    <w:rsid w:val="007C2776"/>
    <w:rsid w:val="007E37C4"/>
    <w:rsid w:val="007F2D8D"/>
    <w:rsid w:val="007F35E7"/>
    <w:rsid w:val="00802557"/>
    <w:rsid w:val="0082190E"/>
    <w:rsid w:val="00822979"/>
    <w:rsid w:val="00822C80"/>
    <w:rsid w:val="00826684"/>
    <w:rsid w:val="0083389F"/>
    <w:rsid w:val="00840961"/>
    <w:rsid w:val="00877CAF"/>
    <w:rsid w:val="00887C53"/>
    <w:rsid w:val="008A7092"/>
    <w:rsid w:val="008B267C"/>
    <w:rsid w:val="008B755C"/>
    <w:rsid w:val="008E01E3"/>
    <w:rsid w:val="008E7277"/>
    <w:rsid w:val="00900396"/>
    <w:rsid w:val="00902BF4"/>
    <w:rsid w:val="00903512"/>
    <w:rsid w:val="00912E99"/>
    <w:rsid w:val="0092038C"/>
    <w:rsid w:val="009344AB"/>
    <w:rsid w:val="009416FC"/>
    <w:rsid w:val="0094552B"/>
    <w:rsid w:val="0096077C"/>
    <w:rsid w:val="009722E5"/>
    <w:rsid w:val="009908C7"/>
    <w:rsid w:val="009A295F"/>
    <w:rsid w:val="009A4FA6"/>
    <w:rsid w:val="009B3E93"/>
    <w:rsid w:val="009D478D"/>
    <w:rsid w:val="009E1B43"/>
    <w:rsid w:val="009E57D6"/>
    <w:rsid w:val="009E7C8B"/>
    <w:rsid w:val="009F4FF1"/>
    <w:rsid w:val="00A03DE2"/>
    <w:rsid w:val="00A133E1"/>
    <w:rsid w:val="00A21CE3"/>
    <w:rsid w:val="00A23B77"/>
    <w:rsid w:val="00A252C8"/>
    <w:rsid w:val="00A26AE7"/>
    <w:rsid w:val="00A32C92"/>
    <w:rsid w:val="00A417C5"/>
    <w:rsid w:val="00A4791D"/>
    <w:rsid w:val="00A77A52"/>
    <w:rsid w:val="00A84F41"/>
    <w:rsid w:val="00A91D14"/>
    <w:rsid w:val="00AA05D9"/>
    <w:rsid w:val="00AB2AC7"/>
    <w:rsid w:val="00AD373F"/>
    <w:rsid w:val="00AD5861"/>
    <w:rsid w:val="00AF3981"/>
    <w:rsid w:val="00B16202"/>
    <w:rsid w:val="00B16B45"/>
    <w:rsid w:val="00B174CE"/>
    <w:rsid w:val="00B209E6"/>
    <w:rsid w:val="00B2492C"/>
    <w:rsid w:val="00B2737E"/>
    <w:rsid w:val="00B3022D"/>
    <w:rsid w:val="00B309DE"/>
    <w:rsid w:val="00B4658A"/>
    <w:rsid w:val="00B55A2C"/>
    <w:rsid w:val="00B61518"/>
    <w:rsid w:val="00B63A12"/>
    <w:rsid w:val="00B72784"/>
    <w:rsid w:val="00B75270"/>
    <w:rsid w:val="00B87257"/>
    <w:rsid w:val="00B96C98"/>
    <w:rsid w:val="00BC4E4E"/>
    <w:rsid w:val="00BD1F20"/>
    <w:rsid w:val="00BD5476"/>
    <w:rsid w:val="00BD5BF2"/>
    <w:rsid w:val="00BF0CD6"/>
    <w:rsid w:val="00BF45D0"/>
    <w:rsid w:val="00BF6D36"/>
    <w:rsid w:val="00C46968"/>
    <w:rsid w:val="00C624DE"/>
    <w:rsid w:val="00C65BC0"/>
    <w:rsid w:val="00C819B1"/>
    <w:rsid w:val="00CA73D3"/>
    <w:rsid w:val="00CB4715"/>
    <w:rsid w:val="00CB5E3D"/>
    <w:rsid w:val="00CC591B"/>
    <w:rsid w:val="00CD7237"/>
    <w:rsid w:val="00CD7671"/>
    <w:rsid w:val="00CE1BD1"/>
    <w:rsid w:val="00CF514E"/>
    <w:rsid w:val="00D07A2D"/>
    <w:rsid w:val="00D115D7"/>
    <w:rsid w:val="00D2715B"/>
    <w:rsid w:val="00D33CBC"/>
    <w:rsid w:val="00D63693"/>
    <w:rsid w:val="00D767BC"/>
    <w:rsid w:val="00D80987"/>
    <w:rsid w:val="00D94B30"/>
    <w:rsid w:val="00DB5607"/>
    <w:rsid w:val="00DD261B"/>
    <w:rsid w:val="00DE1107"/>
    <w:rsid w:val="00DE1A63"/>
    <w:rsid w:val="00DE1F00"/>
    <w:rsid w:val="00DE5D39"/>
    <w:rsid w:val="00DF15A0"/>
    <w:rsid w:val="00E16457"/>
    <w:rsid w:val="00E2669F"/>
    <w:rsid w:val="00E34822"/>
    <w:rsid w:val="00E45559"/>
    <w:rsid w:val="00E460A5"/>
    <w:rsid w:val="00E472AC"/>
    <w:rsid w:val="00E61D32"/>
    <w:rsid w:val="00E75D80"/>
    <w:rsid w:val="00E77A2C"/>
    <w:rsid w:val="00EA10DC"/>
    <w:rsid w:val="00EA4FDC"/>
    <w:rsid w:val="00EA7589"/>
    <w:rsid w:val="00ED10E1"/>
    <w:rsid w:val="00ED3F53"/>
    <w:rsid w:val="00EE23C0"/>
    <w:rsid w:val="00EE7A6F"/>
    <w:rsid w:val="00F0071D"/>
    <w:rsid w:val="00F073FE"/>
    <w:rsid w:val="00F12E7A"/>
    <w:rsid w:val="00F27E37"/>
    <w:rsid w:val="00F307B7"/>
    <w:rsid w:val="00F7180D"/>
    <w:rsid w:val="00F82F0C"/>
    <w:rsid w:val="00F94270"/>
    <w:rsid w:val="00FB0676"/>
    <w:rsid w:val="00FC7844"/>
    <w:rsid w:val="00FD0628"/>
    <w:rsid w:val="00FD2BEF"/>
    <w:rsid w:val="00FF0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06A0F270"/>
  <w15:chartTrackingRefBased/>
  <w15:docId w15:val="{FC63835B-D946-4DB7-ACD6-4760A2A704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ZA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uiPriority="1" w:qFormat="1"/>
    <w:lsdException w:name="Medium Shading 2 Accent 1" w:uiPriority="60"/>
    <w:lsdException w:name="Medium List 1 Accent 1" w:uiPriority="61"/>
    <w:lsdException w:name="Revision" w:semiHidden="1" w:uiPriority="62" w:unhideWhenUsed="1"/>
    <w:lsdException w:name="List Paragraph" w:uiPriority="72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0" w:qFormat="1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semiHidden="1" w:uiPriority="61" w:unhideWhenUsed="1"/>
    <w:lsdException w:name="TOC Heading" w:semiHidden="1" w:uiPriority="62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A5CF1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10E1"/>
    <w:pPr>
      <w:keepNext/>
      <w:spacing w:before="240" w:after="60"/>
      <w:outlineLvl w:val="0"/>
    </w:pPr>
    <w:rPr>
      <w:rFonts w:ascii="Cambria" w:eastAsia="MS Gothic" w:hAnsi="Cambria"/>
      <w:b/>
      <w:bCs/>
      <w:kern w:val="32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87C53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B7300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B7300F"/>
    <w:pPr>
      <w:tabs>
        <w:tab w:val="center" w:pos="4320"/>
        <w:tab w:val="right" w:pos="8640"/>
      </w:tabs>
    </w:pPr>
  </w:style>
  <w:style w:type="character" w:styleId="PageNumber">
    <w:name w:val="page number"/>
    <w:uiPriority w:val="99"/>
    <w:semiHidden/>
    <w:unhideWhenUsed/>
    <w:rsid w:val="003734CC"/>
  </w:style>
  <w:style w:type="paragraph" w:customStyle="1" w:styleId="NoSpacing1">
    <w:name w:val="No Spacing1"/>
    <w:link w:val="NoSpacingChar"/>
    <w:qFormat/>
    <w:rsid w:val="003734CC"/>
    <w:rPr>
      <w:rFonts w:ascii="PMingLiU" w:eastAsia="MS Mincho" w:hAnsi="PMingLiU"/>
      <w:sz w:val="22"/>
      <w:szCs w:val="22"/>
    </w:rPr>
  </w:style>
  <w:style w:type="character" w:customStyle="1" w:styleId="NoSpacingChar">
    <w:name w:val="No Spacing Char"/>
    <w:link w:val="NoSpacing1"/>
    <w:rsid w:val="003734CC"/>
    <w:rPr>
      <w:rFonts w:ascii="PMingLiU" w:eastAsia="MS Mincho" w:hAnsi="PMingLiU"/>
      <w:sz w:val="22"/>
      <w:szCs w:val="22"/>
      <w:lang w:bidi="ar-SA"/>
    </w:rPr>
  </w:style>
  <w:style w:type="character" w:customStyle="1" w:styleId="GridTable1Light1">
    <w:name w:val="Grid Table 1 Light1"/>
    <w:uiPriority w:val="33"/>
    <w:qFormat/>
    <w:rsid w:val="00ED10E1"/>
    <w:rPr>
      <w:b/>
      <w:bCs/>
      <w:smallCaps/>
      <w:spacing w:val="5"/>
    </w:rPr>
  </w:style>
  <w:style w:type="character" w:styleId="Strong">
    <w:name w:val="Strong"/>
    <w:uiPriority w:val="22"/>
    <w:qFormat/>
    <w:rsid w:val="00ED10E1"/>
    <w:rPr>
      <w:b/>
      <w:bCs/>
    </w:rPr>
  </w:style>
  <w:style w:type="character" w:customStyle="1" w:styleId="Heading1Char">
    <w:name w:val="Heading 1 Char"/>
    <w:link w:val="Heading1"/>
    <w:uiPriority w:val="9"/>
    <w:rsid w:val="00ED10E1"/>
    <w:rPr>
      <w:rFonts w:ascii="Cambria" w:eastAsia="MS Gothic" w:hAnsi="Cambria" w:cs="Times New Roman"/>
      <w:b/>
      <w:bCs/>
      <w:kern w:val="32"/>
      <w:sz w:val="32"/>
      <w:szCs w:val="32"/>
      <w:lang w:val="en-US"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3D3BB2"/>
    <w:pPr>
      <w:ind w:left="720"/>
      <w:contextualSpacing/>
    </w:pPr>
  </w:style>
  <w:style w:type="character" w:customStyle="1" w:styleId="FooterChar">
    <w:name w:val="Footer Char"/>
    <w:link w:val="Footer"/>
    <w:uiPriority w:val="99"/>
    <w:rsid w:val="008B755C"/>
    <w:rPr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E1A63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DE1A63"/>
    <w:rPr>
      <w:rFonts w:ascii="Tahoma" w:hAnsi="Tahoma" w:cs="Tahoma"/>
      <w:sz w:val="16"/>
      <w:szCs w:val="16"/>
      <w:lang w:val="en-US" w:eastAsia="en-US"/>
    </w:rPr>
  </w:style>
  <w:style w:type="paragraph" w:customStyle="1" w:styleId="p1">
    <w:name w:val="p1"/>
    <w:basedOn w:val="Normal"/>
    <w:rsid w:val="00734942"/>
    <w:rPr>
      <w:rFonts w:ascii="Calibri" w:hAnsi="Calibri"/>
      <w:sz w:val="17"/>
      <w:szCs w:val="17"/>
    </w:rPr>
  </w:style>
  <w:style w:type="character" w:styleId="Hyperlink">
    <w:name w:val="Hyperlink"/>
    <w:uiPriority w:val="99"/>
    <w:semiHidden/>
    <w:unhideWhenUsed/>
    <w:rsid w:val="002E60A6"/>
    <w:rPr>
      <w:color w:val="0000FF"/>
      <w:u w:val="single"/>
    </w:rPr>
  </w:style>
  <w:style w:type="character" w:customStyle="1" w:styleId="Heading3Char">
    <w:name w:val="Heading 3 Char"/>
    <w:link w:val="Heading3"/>
    <w:uiPriority w:val="9"/>
    <w:semiHidden/>
    <w:rsid w:val="00887C53"/>
    <w:rPr>
      <w:rFonts w:ascii="Calibri Light" w:eastAsia="Times New Roman" w:hAnsi="Calibri Light" w:cs="Times New Roman"/>
      <w:b/>
      <w:bCs/>
      <w:sz w:val="26"/>
      <w:szCs w:val="26"/>
      <w:lang w:val="en-US" w:eastAsia="en-US"/>
    </w:rPr>
  </w:style>
  <w:style w:type="paragraph" w:styleId="ListParagraph">
    <w:name w:val="List Paragraph"/>
    <w:aliases w:val="Afrovation - List Paragraph"/>
    <w:basedOn w:val="Normal"/>
    <w:link w:val="ListParagraphChar"/>
    <w:uiPriority w:val="72"/>
    <w:qFormat/>
    <w:rsid w:val="001B227C"/>
    <w:pPr>
      <w:ind w:left="720"/>
      <w:contextualSpacing/>
    </w:pPr>
    <w:rPr>
      <w:lang w:val="x-none" w:eastAsia="x-none"/>
    </w:rPr>
  </w:style>
  <w:style w:type="character" w:customStyle="1" w:styleId="ListParagraphChar">
    <w:name w:val="List Paragraph Char"/>
    <w:aliases w:val="Afrovation - List Paragraph Char"/>
    <w:link w:val="ListParagraph"/>
    <w:uiPriority w:val="72"/>
    <w:locked/>
    <w:rsid w:val="001B227C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612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30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8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9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4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shomang\Desktop\GEP%20Templates_%2007032022\GEP%20Templates_%2007032022\GEP%20Letter%20Template%20-%2007032022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0103604-40BD-4F07-B573-C9E43240E6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GEP Letter Template - 07032022</Template>
  <TotalTime>2</TotalTime>
  <Pages>1</Pages>
  <Words>33</Words>
  <Characters>190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Private</Company>
  <LinksUpToDate>false</LinksUpToDate>
  <CharactersWithSpaces>222</CharactersWithSpaces>
  <SharedDoc>false</SharedDoc>
  <HLinks>
    <vt:vector size="12" baseType="variant">
      <vt:variant>
        <vt:i4>5570577</vt:i4>
      </vt:variant>
      <vt:variant>
        <vt:i4>3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  <vt:variant>
        <vt:i4>5570577</vt:i4>
      </vt:variant>
      <vt:variant>
        <vt:i4>0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Palesa Shomang</dc:creator>
  <cp:keywords/>
  <cp:lastModifiedBy>Palesa Shomang</cp:lastModifiedBy>
  <cp:revision>1</cp:revision>
  <cp:lastPrinted>2019-10-16T10:13:00Z</cp:lastPrinted>
  <dcterms:created xsi:type="dcterms:W3CDTF">2022-06-03T08:45:00Z</dcterms:created>
  <dcterms:modified xsi:type="dcterms:W3CDTF">2022-06-03T08:47:00Z</dcterms:modified>
</cp:coreProperties>
</file>